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FB57F7" w14:textId="77777777" w:rsidR="00910A72" w:rsidRDefault="00910A72" w:rsidP="00910A72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Robert SWYNBURNE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fl.1485)</w:t>
      </w:r>
    </w:p>
    <w:p w14:paraId="5A6A4BFC" w14:textId="77777777" w:rsidR="00910A72" w:rsidRDefault="00910A72" w:rsidP="00910A72">
      <w:pPr>
        <w:pStyle w:val="NoSpacing"/>
        <w:rPr>
          <w:rFonts w:cs="Times New Roman"/>
          <w:szCs w:val="24"/>
        </w:rPr>
      </w:pPr>
    </w:p>
    <w:p w14:paraId="3AF1F7A9" w14:textId="77777777" w:rsidR="00910A72" w:rsidRDefault="00910A72" w:rsidP="00910A72">
      <w:pPr>
        <w:pStyle w:val="NoSpacing"/>
        <w:rPr>
          <w:rFonts w:cs="Times New Roman"/>
          <w:szCs w:val="24"/>
        </w:rPr>
      </w:pPr>
    </w:p>
    <w:p w14:paraId="6FB6E48F" w14:textId="77777777" w:rsidR="00910A72" w:rsidRDefault="00910A72" w:rsidP="00910A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Feb.1485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</w:t>
      </w:r>
      <w:proofErr w:type="spellStart"/>
      <w:r>
        <w:rPr>
          <w:rFonts w:cs="Times New Roman"/>
          <w:szCs w:val="24"/>
        </w:rPr>
        <w:t>Bywell</w:t>
      </w:r>
      <w:proofErr w:type="spellEnd"/>
      <w:r>
        <w:rPr>
          <w:rFonts w:cs="Times New Roman"/>
          <w:szCs w:val="24"/>
        </w:rPr>
        <w:t>, Northumberland,</w:t>
      </w:r>
    </w:p>
    <w:p w14:paraId="566B3DCE" w14:textId="77777777" w:rsidR="00910A72" w:rsidRDefault="00910A72" w:rsidP="00910A7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Ralph Neville, 2</w:t>
      </w:r>
      <w:r w:rsidRPr="006A6A08">
        <w:rPr>
          <w:rFonts w:cs="Times New Roman"/>
          <w:szCs w:val="24"/>
          <w:vertAlign w:val="superscript"/>
        </w:rPr>
        <w:t>nd</w:t>
      </w:r>
      <w:r>
        <w:rPr>
          <w:rFonts w:cs="Times New Roman"/>
          <w:szCs w:val="24"/>
        </w:rPr>
        <w:t xml:space="preserve"> Earl of Westmoreland(q.v.).</w:t>
      </w:r>
    </w:p>
    <w:p w14:paraId="6B2EEB6A" w14:textId="77777777" w:rsidR="00910A72" w:rsidRDefault="00910A72" w:rsidP="00910A7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20A2AB6" w14:textId="77777777" w:rsidR="00910A72" w:rsidRDefault="00910A72" w:rsidP="00910A7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1483-5, ed. Gordon McKelvie, pub. The Boydell Press 2021, pp.105-6)</w:t>
      </w:r>
    </w:p>
    <w:p w14:paraId="5B153C7E" w14:textId="77777777" w:rsidR="00910A72" w:rsidRDefault="00910A72" w:rsidP="00910A72">
      <w:pPr>
        <w:pStyle w:val="NoSpacing"/>
        <w:rPr>
          <w:rFonts w:eastAsia="Times New Roman" w:cs="Times New Roman"/>
          <w:szCs w:val="24"/>
        </w:rPr>
      </w:pPr>
    </w:p>
    <w:p w14:paraId="58BE8657" w14:textId="77777777" w:rsidR="00910A72" w:rsidRDefault="00910A72" w:rsidP="00910A72">
      <w:pPr>
        <w:pStyle w:val="NoSpacing"/>
        <w:rPr>
          <w:rFonts w:eastAsia="Times New Roman" w:cs="Times New Roman"/>
          <w:szCs w:val="24"/>
        </w:rPr>
      </w:pPr>
    </w:p>
    <w:p w14:paraId="20349CE9" w14:textId="77777777" w:rsidR="00910A72" w:rsidRDefault="00910A72" w:rsidP="00910A7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4 August 2023</w:t>
      </w:r>
    </w:p>
    <w:p w14:paraId="06639EB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8C2411" w14:textId="77777777" w:rsidR="00910A72" w:rsidRDefault="00910A72" w:rsidP="009139A6">
      <w:r>
        <w:separator/>
      </w:r>
    </w:p>
  </w:endnote>
  <w:endnote w:type="continuationSeparator" w:id="0">
    <w:p w14:paraId="26FD93BE" w14:textId="77777777" w:rsidR="00910A72" w:rsidRDefault="00910A7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993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E4AA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C91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C5A93" w14:textId="77777777" w:rsidR="00910A72" w:rsidRDefault="00910A72" w:rsidP="009139A6">
      <w:r>
        <w:separator/>
      </w:r>
    </w:p>
  </w:footnote>
  <w:footnote w:type="continuationSeparator" w:id="0">
    <w:p w14:paraId="2CD91C8B" w14:textId="77777777" w:rsidR="00910A72" w:rsidRDefault="00910A7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2FE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37C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0CB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A72"/>
    <w:rsid w:val="000666E0"/>
    <w:rsid w:val="002510B7"/>
    <w:rsid w:val="005C130B"/>
    <w:rsid w:val="00826F5C"/>
    <w:rsid w:val="00910A72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CAA289"/>
  <w15:chartTrackingRefBased/>
  <w15:docId w15:val="{566853C3-864A-4358-9DF7-8D7968F2F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2023-08-04T20:01:00Z</dcterms:created>
  <dcterms:modified xsi:type="dcterms:W3CDTF">2023-08-04T20:01:00Z</dcterms:modified>
</cp:coreProperties>
</file>